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395" w:rsidRDefault="00BA0395" w:rsidP="00BA0395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ELYOT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A0395" w:rsidRDefault="00BA0395" w:rsidP="00BA0395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BA0395" w:rsidRDefault="00BA0395" w:rsidP="00BA0395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BA0395" w:rsidRDefault="00BA0395" w:rsidP="00BA0395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Topclyff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Sy.Ives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:rsidR="00BA0395" w:rsidRDefault="00BA0395" w:rsidP="00BA0395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Huntingdonshire(q.v.).</w:t>
      </w:r>
    </w:p>
    <w:p w:rsidR="00BA0395" w:rsidRDefault="00BA0395" w:rsidP="00BA0395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A0395" w:rsidRDefault="00BA0395" w:rsidP="00BA0395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BA0395" w:rsidRDefault="00BA0395" w:rsidP="00BA0395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BA0395" w:rsidRDefault="00BA0395" w:rsidP="00BA0395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2017</w:t>
      </w:r>
    </w:p>
    <w:p w:rsidR="006B2F86" w:rsidRPr="00E71FC3" w:rsidRDefault="00BA03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395" w:rsidRDefault="00BA0395" w:rsidP="00E71FC3">
      <w:r>
        <w:separator/>
      </w:r>
    </w:p>
  </w:endnote>
  <w:endnote w:type="continuationSeparator" w:id="0">
    <w:p w:rsidR="00BA0395" w:rsidRDefault="00BA03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395" w:rsidRDefault="00BA0395" w:rsidP="00E71FC3">
      <w:r>
        <w:separator/>
      </w:r>
    </w:p>
  </w:footnote>
  <w:footnote w:type="continuationSeparator" w:id="0">
    <w:p w:rsidR="00BA0395" w:rsidRDefault="00BA03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395"/>
    <w:rsid w:val="001A7C09"/>
    <w:rsid w:val="00577BD5"/>
    <w:rsid w:val="00656CBA"/>
    <w:rsid w:val="006A1F77"/>
    <w:rsid w:val="00733BE7"/>
    <w:rsid w:val="00AB52E8"/>
    <w:rsid w:val="00B16D3F"/>
    <w:rsid w:val="00BA039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7D692E-4841-4CC9-8CC0-4B4E4706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3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A03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2017-10-04T19:23:00Z</dcterms:created>
  <dcterms:modified xsi:type="dcterms:W3CDTF">2017-10-04T19:23:00Z</dcterms:modified>
</cp:coreProperties>
</file>